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C6BB09" w14:textId="5268D35C" w:rsidR="00AC1703" w:rsidRDefault="00AC1703" w:rsidP="00AC1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Bartholomew FULLER</w:t>
      </w:r>
      <w:r>
        <w:rPr>
          <w:rFonts w:cs="Times New Roman"/>
          <w:szCs w:val="24"/>
        </w:rPr>
        <w:t xml:space="preserve">      (fl.14</w:t>
      </w:r>
      <w:r w:rsidR="002A569D">
        <w:rPr>
          <w:rFonts w:cs="Times New Roman"/>
          <w:szCs w:val="24"/>
        </w:rPr>
        <w:t>20</w:t>
      </w:r>
      <w:r>
        <w:rPr>
          <w:rFonts w:cs="Times New Roman"/>
          <w:szCs w:val="24"/>
        </w:rPr>
        <w:t>-33)</w:t>
      </w:r>
    </w:p>
    <w:p w14:paraId="135007F6" w14:textId="77777777" w:rsidR="00AC1703" w:rsidRDefault="00AC1703" w:rsidP="00AC1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gramStart"/>
      <w:r>
        <w:rPr>
          <w:rFonts w:cs="Times New Roman"/>
          <w:szCs w:val="24"/>
        </w:rPr>
        <w:t>St.Peter’s</w:t>
      </w:r>
      <w:proofErr w:type="gramEnd"/>
      <w:r>
        <w:rPr>
          <w:rFonts w:cs="Times New Roman"/>
          <w:szCs w:val="24"/>
        </w:rPr>
        <w:t xml:space="preserve"> Church, Clippesby, Norfolk.</w:t>
      </w:r>
    </w:p>
    <w:p w14:paraId="004E29A2" w14:textId="77777777" w:rsidR="00AC1703" w:rsidRDefault="00AC1703" w:rsidP="00AC1703">
      <w:pPr>
        <w:pStyle w:val="NoSpacing"/>
        <w:rPr>
          <w:rFonts w:cs="Times New Roman"/>
          <w:szCs w:val="24"/>
        </w:rPr>
      </w:pPr>
    </w:p>
    <w:p w14:paraId="519FE758" w14:textId="77777777" w:rsidR="00AC1703" w:rsidRDefault="00AC1703" w:rsidP="00AC1703">
      <w:pPr>
        <w:pStyle w:val="NoSpacing"/>
        <w:rPr>
          <w:rFonts w:cs="Times New Roman"/>
          <w:szCs w:val="24"/>
        </w:rPr>
      </w:pPr>
    </w:p>
    <w:p w14:paraId="0D2500B1" w14:textId="77777777" w:rsidR="002A569D" w:rsidRDefault="002A569D" w:rsidP="002A56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He became Rector of All Saints’ Church, Billockley, Norfolk.</w:t>
      </w:r>
    </w:p>
    <w:p w14:paraId="5F983115" w14:textId="77777777" w:rsidR="002A569D" w:rsidRDefault="002A569D" w:rsidP="002A56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710FFB34" w14:textId="27DE3ABF" w:rsidR="002A569D" w:rsidRDefault="002A569D" w:rsidP="002A569D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149-52, </w:t>
      </w:r>
      <w:r w:rsidRPr="00CE34CC">
        <w:rPr>
          <w:rFonts w:cs="Times New Roman"/>
          <w:szCs w:val="24"/>
        </w:rPr>
        <w:t>Francis Blomefield)</w:t>
      </w:r>
    </w:p>
    <w:p w14:paraId="7E7AFD59" w14:textId="66B45D65" w:rsidR="00AC1703" w:rsidRDefault="00AC1703" w:rsidP="00AC1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He became Rector.</w:t>
      </w:r>
    </w:p>
    <w:p w14:paraId="4F563A83" w14:textId="77777777" w:rsidR="00AC1703" w:rsidRDefault="00AC1703" w:rsidP="00AC1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A0FA51B" w14:textId="77777777" w:rsidR="00AC1703" w:rsidRDefault="00AC1703" w:rsidP="00AC1703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157-164, </w:t>
      </w:r>
      <w:r w:rsidRPr="00CE34CC">
        <w:rPr>
          <w:rFonts w:cs="Times New Roman"/>
          <w:szCs w:val="24"/>
        </w:rPr>
        <w:t>Francis Blomefield)</w:t>
      </w:r>
    </w:p>
    <w:p w14:paraId="6CCBB4EC" w14:textId="1CE7E2B5" w:rsidR="00F403A9" w:rsidRDefault="00F403A9" w:rsidP="00F403A9">
      <w:pPr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t xml:space="preserve">He made his Will.  </w:t>
      </w:r>
    </w:p>
    <w:p w14:paraId="5DE8AA8F" w14:textId="77777777" w:rsidR="00F403A9" w:rsidRDefault="00F403A9" w:rsidP="00F403A9">
      <w:pPr>
        <w:ind w:left="144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ref.</w:t>
      </w:r>
      <w:r w:rsidRPr="00240680">
        <w:t xml:space="preserve"> </w:t>
      </w:r>
      <w:r>
        <w:t>NCC, will register, Surflete, 113)</w:t>
      </w:r>
    </w:p>
    <w:p w14:paraId="66F129CD" w14:textId="41E40E49" w:rsidR="00F403A9" w:rsidRDefault="00F403A9" w:rsidP="00F403A9">
      <w:pPr>
        <w:pStyle w:val="NoSpacing"/>
        <w:rPr>
          <w:rFonts w:cs="Times New Roman"/>
          <w:szCs w:val="24"/>
        </w:rPr>
      </w:pPr>
    </w:p>
    <w:p w14:paraId="053DDDC5" w14:textId="77777777" w:rsidR="00AC1703" w:rsidRDefault="00AC1703" w:rsidP="00AC1703">
      <w:pPr>
        <w:pStyle w:val="NoSpacing"/>
        <w:rPr>
          <w:rFonts w:cs="Times New Roman"/>
          <w:szCs w:val="24"/>
        </w:rPr>
      </w:pPr>
    </w:p>
    <w:p w14:paraId="317183B1" w14:textId="77777777" w:rsidR="00AC1703" w:rsidRDefault="00AC1703" w:rsidP="00AC1703">
      <w:pPr>
        <w:pStyle w:val="NoSpacing"/>
        <w:rPr>
          <w:rFonts w:cs="Times New Roman"/>
          <w:szCs w:val="24"/>
        </w:rPr>
      </w:pPr>
    </w:p>
    <w:p w14:paraId="6AD5EED2" w14:textId="77777777" w:rsidR="00AC1703" w:rsidRDefault="00AC1703" w:rsidP="00AC1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2024</w:t>
      </w:r>
    </w:p>
    <w:p w14:paraId="412E5280" w14:textId="4E6BC419" w:rsidR="002A569D" w:rsidRDefault="002A569D" w:rsidP="00AC17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November 2024</w:t>
      </w:r>
    </w:p>
    <w:p w14:paraId="5D312233" w14:textId="77777777" w:rsidR="0028799E" w:rsidRPr="0028799E" w:rsidRDefault="0028799E" w:rsidP="00E41EF9">
      <w:pPr>
        <w:pStyle w:val="NoSpacing"/>
        <w:rPr>
          <w:rFonts w:cs="Times New Roman"/>
          <w:szCs w:val="24"/>
        </w:rPr>
      </w:pPr>
    </w:p>
    <w:p w14:paraId="409A7B12" w14:textId="77777777" w:rsidR="00E41EF9" w:rsidRPr="00E41EF9" w:rsidRDefault="00E41EF9" w:rsidP="00AC1703">
      <w:pPr>
        <w:pStyle w:val="NoSpacing"/>
        <w:rPr>
          <w:rFonts w:cs="Times New Roman"/>
          <w:szCs w:val="24"/>
        </w:rPr>
      </w:pPr>
    </w:p>
    <w:p w14:paraId="0DE5BB2E" w14:textId="77777777" w:rsidR="00AC1703" w:rsidRPr="00AC1703" w:rsidRDefault="00AC1703" w:rsidP="00AC1703">
      <w:pPr>
        <w:pStyle w:val="NoSpacing"/>
        <w:rPr>
          <w:rFonts w:cs="Times New Roman"/>
          <w:szCs w:val="24"/>
        </w:rPr>
      </w:pPr>
    </w:p>
    <w:p w14:paraId="1A927DA9" w14:textId="77777777" w:rsidR="00AC1703" w:rsidRPr="00AC1703" w:rsidRDefault="00AC1703" w:rsidP="00AC1703">
      <w:pPr>
        <w:pStyle w:val="NoSpacing"/>
        <w:rPr>
          <w:rFonts w:cs="Times New Roman"/>
          <w:szCs w:val="24"/>
        </w:rPr>
      </w:pPr>
    </w:p>
    <w:p w14:paraId="70FB0E32" w14:textId="77777777" w:rsidR="00AC1703" w:rsidRPr="00AC1703" w:rsidRDefault="00AC1703" w:rsidP="00AC1703">
      <w:pPr>
        <w:pStyle w:val="NoSpacing"/>
        <w:rPr>
          <w:rFonts w:cs="Times New Roman"/>
          <w:szCs w:val="24"/>
        </w:rPr>
      </w:pPr>
    </w:p>
    <w:p w14:paraId="41996691" w14:textId="77777777" w:rsidR="00AC1703" w:rsidRPr="00AC1703" w:rsidRDefault="00AC1703" w:rsidP="00AC1703">
      <w:pPr>
        <w:pStyle w:val="NoSpacing"/>
        <w:rPr>
          <w:rFonts w:cs="Times New Roman"/>
          <w:szCs w:val="24"/>
        </w:rPr>
      </w:pPr>
    </w:p>
    <w:p w14:paraId="6D369039" w14:textId="77777777" w:rsidR="00AC1703" w:rsidRPr="00AC1703" w:rsidRDefault="00AC1703" w:rsidP="00AC1703">
      <w:pPr>
        <w:pStyle w:val="NoSpacing"/>
        <w:rPr>
          <w:rFonts w:cs="Times New Roman"/>
          <w:szCs w:val="24"/>
        </w:rPr>
      </w:pPr>
    </w:p>
    <w:p w14:paraId="3F926F54" w14:textId="77777777" w:rsidR="00AC1703" w:rsidRPr="00AC1703" w:rsidRDefault="00AC1703" w:rsidP="00AC1703">
      <w:pPr>
        <w:pStyle w:val="NoSpacing"/>
        <w:rPr>
          <w:rFonts w:cs="Times New Roman"/>
          <w:szCs w:val="24"/>
        </w:rPr>
      </w:pPr>
    </w:p>
    <w:p w14:paraId="2AF75A30" w14:textId="77777777" w:rsidR="00AC1703" w:rsidRPr="00AC1703" w:rsidRDefault="00AC1703" w:rsidP="00AC1703">
      <w:pPr>
        <w:pStyle w:val="NoSpacing"/>
        <w:rPr>
          <w:rFonts w:cs="Times New Roman"/>
          <w:szCs w:val="24"/>
        </w:rPr>
      </w:pPr>
    </w:p>
    <w:p w14:paraId="283BAA77" w14:textId="73D699E2" w:rsidR="00AC1703" w:rsidRPr="00AC1703" w:rsidRDefault="00AC1703" w:rsidP="009139A6">
      <w:pPr>
        <w:pStyle w:val="NoSpacing"/>
        <w:rPr>
          <w:rFonts w:cs="Times New Roman"/>
          <w:szCs w:val="24"/>
        </w:rPr>
      </w:pPr>
    </w:p>
    <w:sectPr w:rsidR="00AC1703" w:rsidRPr="00AC17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4EF38" w14:textId="77777777" w:rsidR="00730068" w:rsidRDefault="00730068" w:rsidP="009139A6">
      <w:r>
        <w:separator/>
      </w:r>
    </w:p>
  </w:endnote>
  <w:endnote w:type="continuationSeparator" w:id="0">
    <w:p w14:paraId="22BA05CC" w14:textId="77777777" w:rsidR="00730068" w:rsidRDefault="007300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EAC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6BDDE" w14:textId="77777777" w:rsidR="009139A6" w:rsidRPr="009139A6" w:rsidRDefault="009139A6">
    <w:pPr>
      <w:pStyle w:val="Footer"/>
    </w:pPr>
    <w:r w:rsidRPr="009139A6">
      <w:t>Compilation copyright I.</w:t>
    </w:r>
    <w:proofErr w:type="gramStart"/>
    <w:r w:rsidRPr="009139A6"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73B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B3679" w14:textId="77777777" w:rsidR="00730068" w:rsidRDefault="00730068" w:rsidP="009139A6">
      <w:r>
        <w:separator/>
      </w:r>
    </w:p>
  </w:footnote>
  <w:footnote w:type="continuationSeparator" w:id="0">
    <w:p w14:paraId="53CAEB1F" w14:textId="77777777" w:rsidR="00730068" w:rsidRDefault="007300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4D4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218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D5DA8" w14:textId="77777777" w:rsidR="009139A6" w:rsidRDefault="00913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D3699"/>
    <w:multiLevelType w:val="hybridMultilevel"/>
    <w:tmpl w:val="9C7833C4"/>
    <w:lvl w:ilvl="0" w:tplc="0026ED14">
      <w:start w:val="143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78405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703"/>
    <w:rsid w:val="000666E0"/>
    <w:rsid w:val="00203826"/>
    <w:rsid w:val="002510B7"/>
    <w:rsid w:val="0028799E"/>
    <w:rsid w:val="002A569D"/>
    <w:rsid w:val="004D43F0"/>
    <w:rsid w:val="00545E45"/>
    <w:rsid w:val="0057038E"/>
    <w:rsid w:val="005B1337"/>
    <w:rsid w:val="005C130B"/>
    <w:rsid w:val="00730068"/>
    <w:rsid w:val="00826F5C"/>
    <w:rsid w:val="008C327E"/>
    <w:rsid w:val="009139A6"/>
    <w:rsid w:val="009448BB"/>
    <w:rsid w:val="00947624"/>
    <w:rsid w:val="009B3A36"/>
    <w:rsid w:val="00A3176C"/>
    <w:rsid w:val="00AC1703"/>
    <w:rsid w:val="00AE65F8"/>
    <w:rsid w:val="00BA00AB"/>
    <w:rsid w:val="00CB4ED9"/>
    <w:rsid w:val="00E25099"/>
    <w:rsid w:val="00E37043"/>
    <w:rsid w:val="00E41EF9"/>
    <w:rsid w:val="00EB3209"/>
    <w:rsid w:val="00F403A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3152D"/>
  <w15:docId w15:val="{FCC28583-0566-49EA-8CA8-5E2AFCB2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3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F40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2024-02-23T10:24:00Z</dcterms:created>
  <dcterms:modified xsi:type="dcterms:W3CDTF">2024-11-02T15:24:00Z</dcterms:modified>
</cp:coreProperties>
</file>